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207" w:rsidRPr="00594B55" w:rsidRDefault="00425207">
      <w:pPr>
        <w:rPr>
          <w:b/>
        </w:rPr>
      </w:pPr>
      <w:r w:rsidRPr="00594B55">
        <w:rPr>
          <w:b/>
        </w:rPr>
        <w:t>ADI -  SOYADI  : ……………………</w:t>
      </w:r>
      <w:r>
        <w:rPr>
          <w:b/>
        </w:rPr>
        <w:t>………………..              SINIFI / NOSU : ………..</w:t>
      </w:r>
      <w:r w:rsidRPr="00594B55">
        <w:rPr>
          <w:b/>
        </w:rPr>
        <w:t xml:space="preserve"> </w:t>
      </w:r>
      <w:r>
        <w:rPr>
          <w:b/>
        </w:rPr>
        <w:t xml:space="preserve">…   </w:t>
      </w:r>
      <w:r w:rsidRPr="00594B55">
        <w:rPr>
          <w:b/>
        </w:rPr>
        <w:t xml:space="preserve">              05.01.2015</w:t>
      </w:r>
    </w:p>
    <w:p w:rsidR="00425207" w:rsidRPr="00392073" w:rsidRDefault="00425207">
      <w:pPr>
        <w:rPr>
          <w:b/>
          <w:color w:val="FF0000"/>
        </w:rPr>
      </w:pPr>
      <w:r w:rsidRPr="00392073">
        <w:rPr>
          <w:b/>
          <w:color w:val="FF0000"/>
        </w:rPr>
        <w:t>A )  Aşağıdaki cümlelerde  boş bırakılan yerlere kutucuklarda verilmiş sözcüklerden uygun olanlarını yazınız. ( 15 x 1 = 15 puan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1842"/>
        <w:gridCol w:w="1842"/>
        <w:gridCol w:w="1843"/>
        <w:gridCol w:w="1843"/>
        <w:gridCol w:w="38"/>
      </w:tblGrid>
      <w:tr w:rsidR="00425207" w:rsidRPr="00582F52" w:rsidTr="00582F52">
        <w:trPr>
          <w:gridAfter w:val="1"/>
          <w:wAfter w:w="38" w:type="dxa"/>
        </w:trPr>
        <w:tc>
          <w:tcPr>
            <w:tcW w:w="1842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  <w:r w:rsidRPr="00582F52">
              <w:rPr>
                <w:b/>
              </w:rPr>
              <w:t>deprem</w:t>
            </w:r>
          </w:p>
        </w:tc>
        <w:tc>
          <w:tcPr>
            <w:tcW w:w="1842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  <w:r w:rsidRPr="00582F52">
              <w:rPr>
                <w:b/>
              </w:rPr>
              <w:t>ihtiyaç</w:t>
            </w:r>
          </w:p>
        </w:tc>
        <w:tc>
          <w:tcPr>
            <w:tcW w:w="1842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  <w:r w:rsidRPr="00582F52">
              <w:rPr>
                <w:b/>
              </w:rPr>
              <w:t>kutup</w:t>
            </w:r>
          </w:p>
        </w:tc>
        <w:tc>
          <w:tcPr>
            <w:tcW w:w="1843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  <w:r w:rsidRPr="00582F52">
              <w:rPr>
                <w:b/>
              </w:rPr>
              <w:t>kroki</w:t>
            </w:r>
          </w:p>
        </w:tc>
        <w:tc>
          <w:tcPr>
            <w:tcW w:w="1843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  <w:r w:rsidRPr="00582F52">
              <w:rPr>
                <w:b/>
              </w:rPr>
              <w:t>kuzey</w:t>
            </w:r>
          </w:p>
        </w:tc>
      </w:tr>
      <w:tr w:rsidR="00425207" w:rsidRPr="00582F52" w:rsidTr="00582F52">
        <w:trPr>
          <w:gridAfter w:val="1"/>
          <w:wAfter w:w="38" w:type="dxa"/>
        </w:trPr>
        <w:tc>
          <w:tcPr>
            <w:tcW w:w="1842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  <w:r w:rsidRPr="00582F52">
              <w:rPr>
                <w:b/>
              </w:rPr>
              <w:t>termometre</w:t>
            </w:r>
          </w:p>
        </w:tc>
        <w:tc>
          <w:tcPr>
            <w:tcW w:w="1842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  <w:r w:rsidRPr="00582F52">
              <w:rPr>
                <w:b/>
              </w:rPr>
              <w:t>ova</w:t>
            </w:r>
          </w:p>
        </w:tc>
        <w:tc>
          <w:tcPr>
            <w:tcW w:w="1842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  <w:r w:rsidRPr="00582F52">
              <w:rPr>
                <w:b/>
              </w:rPr>
              <w:t>cirit</w:t>
            </w:r>
          </w:p>
        </w:tc>
        <w:tc>
          <w:tcPr>
            <w:tcW w:w="1843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  <w:r w:rsidRPr="00582F52">
              <w:rPr>
                <w:b/>
              </w:rPr>
              <w:t>gelin</w:t>
            </w:r>
          </w:p>
        </w:tc>
        <w:tc>
          <w:tcPr>
            <w:tcW w:w="1843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  <w:r w:rsidRPr="00582F52">
              <w:rPr>
                <w:b/>
              </w:rPr>
              <w:t>temel</w:t>
            </w:r>
          </w:p>
        </w:tc>
      </w:tr>
      <w:tr w:rsidR="00425207" w:rsidRPr="00582F52" w:rsidTr="00582F52">
        <w:tc>
          <w:tcPr>
            <w:tcW w:w="1842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  <w:r w:rsidRPr="00582F52">
              <w:rPr>
                <w:b/>
              </w:rPr>
              <w:t xml:space="preserve">Milli </w:t>
            </w:r>
          </w:p>
        </w:tc>
        <w:tc>
          <w:tcPr>
            <w:tcW w:w="1842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  <w:r w:rsidRPr="00582F52">
              <w:rPr>
                <w:b/>
              </w:rPr>
              <w:t>şanlı</w:t>
            </w:r>
          </w:p>
        </w:tc>
        <w:tc>
          <w:tcPr>
            <w:tcW w:w="1842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  <w:r w:rsidRPr="00582F52">
              <w:rPr>
                <w:b/>
              </w:rPr>
              <w:t>sözlü</w:t>
            </w:r>
          </w:p>
        </w:tc>
        <w:tc>
          <w:tcPr>
            <w:tcW w:w="1843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  <w:r w:rsidRPr="00582F52">
              <w:rPr>
                <w:b/>
              </w:rPr>
              <w:t>başkumandan</w:t>
            </w:r>
          </w:p>
        </w:tc>
        <w:tc>
          <w:tcPr>
            <w:tcW w:w="1843" w:type="dxa"/>
            <w:gridSpan w:val="2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  <w:r w:rsidRPr="00582F52">
              <w:rPr>
                <w:b/>
              </w:rPr>
              <w:t>bütçe</w:t>
            </w:r>
          </w:p>
        </w:tc>
      </w:tr>
    </w:tbl>
    <w:p w:rsidR="00425207" w:rsidRPr="00B9422F" w:rsidRDefault="00425207">
      <w:pPr>
        <w:rPr>
          <w:b/>
        </w:rPr>
      </w:pPr>
      <w:r w:rsidRPr="00B9422F">
        <w:rPr>
          <w:b/>
        </w:rPr>
        <w:t>1.Gelir miktarını ve elindeki paranın  nasıl  kullanılacağını  gösteren  plana …………………….. denir.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>2.Pusulanın renkli ucu her zaman ………………….  Yönünü gösterir.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>3.Gökyüzünün bulutsuz olduğu  bir gecede  yönümüzü ………………….. yıldızına  bakarak  bulabiliriz.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>4. Bir yerin kuş bakışı  görünüşünün kabataslak olarak kağıt üzerine  çizilmesine ………………. Denir.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>5. Havanın sıcaklığı……………………………. İle ölçülür.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>6. Çevresine göre çukurda kalmış ve çoğunlukla  alüvyonlarla örtülü  eğimiz az düzlüklere …………………..  denir.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>7. Yer kabuğunun  derin katmanlarının  kırılıp yer değiştirmesi nedeniyle  oluşan sarsıntıya  ……………  denir.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>8. Halk oyunları ………………………..  kültürümüzün  bir parçasıdır.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>9. Ailemizin geçmişini öğrenmek için önceden  hazırladığımız soruları  büyüklerimize sorup cevapları yazılı  ve sesli biçimde kaydederek  yaptığımız  çalışmaya …………………….. tarih  çalışması denir.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>10.Tarihte Türklerin yaygın olarak oynadıkları oyunlardan …………………… günümüzde  de devam etmektedir.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>11. Milli kültür öğelerimizden  olan …………………… çıkarma törenleri zaman içinde  değişime uğramıştır.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>12.TBMM ,halkının vatan savunmasında gösterdiği kahramanlık nedeniyle Urfa ilimize …………………… unvanını verilmiştir.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>13. Mustafa Kemal ……………………………. Meydan Muharebesi ‘nin  ardından  ordumuza “ Ordular ilk hedefiniz Akdeniz ‘dir , ileri ! “ emrini vermiştir.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>14.İnsan hayatının devamı için gerekli ve zorunlu olan maddelere ……………………….. denir.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>15. Yeme , içme , giyinme  ve barınma …………………………… ihtiyaçlarımızdandır.</w:t>
      </w:r>
    </w:p>
    <w:p w:rsidR="00425207" w:rsidRDefault="00425207">
      <w:pPr>
        <w:rPr>
          <w:b/>
        </w:rPr>
      </w:pPr>
    </w:p>
    <w:p w:rsidR="00425207" w:rsidRDefault="00425207">
      <w:pPr>
        <w:rPr>
          <w:b/>
        </w:rPr>
      </w:pPr>
    </w:p>
    <w:p w:rsidR="00425207" w:rsidRDefault="00425207">
      <w:pPr>
        <w:rPr>
          <w:b/>
        </w:rPr>
      </w:pPr>
    </w:p>
    <w:p w:rsidR="00425207" w:rsidRPr="00392073" w:rsidRDefault="00425207">
      <w:pPr>
        <w:rPr>
          <w:b/>
          <w:color w:val="FF0000"/>
        </w:rPr>
      </w:pPr>
      <w:r w:rsidRPr="00392073">
        <w:rPr>
          <w:b/>
          <w:color w:val="FF0000"/>
        </w:rPr>
        <w:t xml:space="preserve">B ) Aşağıdaki cümlelerden  doğru olanların başına “D “ yanlış olanların başına “Y “ yazınız. </w:t>
      </w:r>
    </w:p>
    <w:p w:rsidR="00425207" w:rsidRPr="00392073" w:rsidRDefault="00425207">
      <w:pPr>
        <w:rPr>
          <w:b/>
          <w:color w:val="FF0000"/>
        </w:rPr>
      </w:pPr>
      <w:r w:rsidRPr="00392073">
        <w:rPr>
          <w:b/>
          <w:color w:val="FF0000"/>
        </w:rPr>
        <w:t>( 15x1 = 15 puan )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>1.(   ) Milli Mücadele’de  Batı Cephesi ‘ndeki savaşlar  İzmir ‘in Yunanlılar tarafından işgal edilmesiyle başlamıştır.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>2.(    ) Sivas Kongresi alınan kararlar bakımından milli bir kongredir.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>3. (    ) Mustafa Kemal Paşa , 19 Mayıs 1918 tarihinde Samsun ‘a ayak bastı.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>4. (    )  Kültür öğeler hiç değişmeden geçmişten günümüze kadar gelmiştir.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>5. (    ) Soy ağacı çalışması  bir kişinin ailesinin tanıtılması amacıyla yapılan çalışmalardan biridir.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>6.(    ) Kim olduğumuzu kanıtlayan belgeye  diploma denir.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>7. (    ) Olaylar karşısında hissettiklerimize duygu denir.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>8. (    ) Efsane ,türkü ve şiirlerden bir yerin coğrafi  özelliklerine ilişkin  bilgiler buluruz.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>9. (    ) Ağaçlar , tepeler ,  akarsular doğal unsurlara örnektir.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>10. (    ) Harita bir yerin genel görünümünü gösteren fotoğraftır.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>11. (    ) İsteklerimiz , ihtiyaçlarımızdan daha önce gelmelidir.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>12.(    )   Beslenme , barınma  ve giyinme  temel  ihtiyaçlarımızdandır.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>13. (    ) Kronoloji  olayların  önem sırasına  göre  sıralanmasıdır.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 xml:space="preserve">14. (    )  Karaların içine doğru sokulmuş deniz parçalarına  körfez denir. 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>15. (    ) Ülkemizde hava tahminlerini Devlet Meteoroloji İşleri Genel  Müdürlüğü tarafından yapılır.</w:t>
      </w:r>
    </w:p>
    <w:p w:rsidR="00425207" w:rsidRPr="00392073" w:rsidRDefault="00425207">
      <w:pPr>
        <w:rPr>
          <w:b/>
          <w:color w:val="FF0000"/>
        </w:rPr>
      </w:pPr>
      <w:r w:rsidRPr="00392073">
        <w:rPr>
          <w:b/>
          <w:color w:val="FF0000"/>
        </w:rPr>
        <w:t>C .) Aşağıda Milli Mücadele ‘mizle ilgili olaylardan bazıları ve bunların tarihleri karışık olarak verilmiştir. Her bir olayı oluş tarihi ile eşleştiriniz.  ( 5  x 2 = 10 puan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19"/>
        <w:gridCol w:w="2552"/>
        <w:gridCol w:w="2441"/>
      </w:tblGrid>
      <w:tr w:rsidR="00425207" w:rsidRPr="00582F52" w:rsidTr="00582F52">
        <w:tc>
          <w:tcPr>
            <w:tcW w:w="4219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  <w:r w:rsidRPr="00582F52">
              <w:rPr>
                <w:b/>
              </w:rPr>
              <w:t>olaylar</w:t>
            </w:r>
          </w:p>
        </w:tc>
        <w:tc>
          <w:tcPr>
            <w:tcW w:w="2552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  <w:r w:rsidRPr="00582F52">
              <w:rPr>
                <w:b/>
              </w:rPr>
              <w:t>karşılaştırmalar</w:t>
            </w:r>
          </w:p>
        </w:tc>
        <w:tc>
          <w:tcPr>
            <w:tcW w:w="2441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  <w:r w:rsidRPr="00582F52">
              <w:rPr>
                <w:b/>
              </w:rPr>
              <w:t>tarihler</w:t>
            </w:r>
          </w:p>
        </w:tc>
      </w:tr>
      <w:tr w:rsidR="00425207" w:rsidRPr="00582F52" w:rsidTr="00582F52">
        <w:tc>
          <w:tcPr>
            <w:tcW w:w="4219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  <w:r w:rsidRPr="00582F52">
              <w:rPr>
                <w:b/>
              </w:rPr>
              <w:t>1.) Başkumandan meydan Muharebesi</w:t>
            </w:r>
          </w:p>
        </w:tc>
        <w:tc>
          <w:tcPr>
            <w:tcW w:w="2552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</w:p>
        </w:tc>
        <w:tc>
          <w:tcPr>
            <w:tcW w:w="2441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  <w:r w:rsidRPr="00582F52">
              <w:rPr>
                <w:b/>
              </w:rPr>
              <w:t>A ) 30 Ekim 1918</w:t>
            </w:r>
          </w:p>
        </w:tc>
      </w:tr>
      <w:tr w:rsidR="00425207" w:rsidRPr="00582F52" w:rsidTr="00582F52">
        <w:tc>
          <w:tcPr>
            <w:tcW w:w="4219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  <w:r w:rsidRPr="00582F52">
              <w:rPr>
                <w:b/>
              </w:rPr>
              <w:t>2.) Lozan Barış Antlaşması</w:t>
            </w:r>
          </w:p>
        </w:tc>
        <w:tc>
          <w:tcPr>
            <w:tcW w:w="2552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</w:p>
        </w:tc>
        <w:tc>
          <w:tcPr>
            <w:tcW w:w="2441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  <w:r w:rsidRPr="00582F52">
              <w:rPr>
                <w:b/>
              </w:rPr>
              <w:t>B ) 29 Ekim 1923</w:t>
            </w:r>
          </w:p>
        </w:tc>
      </w:tr>
      <w:tr w:rsidR="00425207" w:rsidRPr="00582F52" w:rsidTr="00582F52">
        <w:tc>
          <w:tcPr>
            <w:tcW w:w="4219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  <w:r w:rsidRPr="00582F52">
              <w:rPr>
                <w:b/>
              </w:rPr>
              <w:t>3.) Ankara’nın başkent oluşu</w:t>
            </w:r>
          </w:p>
        </w:tc>
        <w:tc>
          <w:tcPr>
            <w:tcW w:w="2552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</w:p>
        </w:tc>
        <w:tc>
          <w:tcPr>
            <w:tcW w:w="2441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  <w:r w:rsidRPr="00582F52">
              <w:rPr>
                <w:b/>
              </w:rPr>
              <w:t>C ) 13 Ekim 1923</w:t>
            </w:r>
          </w:p>
        </w:tc>
      </w:tr>
      <w:tr w:rsidR="00425207" w:rsidRPr="00582F52" w:rsidTr="00582F52">
        <w:tc>
          <w:tcPr>
            <w:tcW w:w="4219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  <w:r w:rsidRPr="00582F52">
              <w:rPr>
                <w:b/>
              </w:rPr>
              <w:t>4.) Cumhuriyetin ilanı</w:t>
            </w:r>
          </w:p>
        </w:tc>
        <w:tc>
          <w:tcPr>
            <w:tcW w:w="2552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</w:p>
        </w:tc>
        <w:tc>
          <w:tcPr>
            <w:tcW w:w="2441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  <w:r w:rsidRPr="00582F52">
              <w:rPr>
                <w:b/>
              </w:rPr>
              <w:t>D ) 30 Ağustos 1922</w:t>
            </w:r>
          </w:p>
        </w:tc>
      </w:tr>
      <w:tr w:rsidR="00425207" w:rsidRPr="00582F52" w:rsidTr="00582F52">
        <w:tc>
          <w:tcPr>
            <w:tcW w:w="4219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  <w:r w:rsidRPr="00582F52">
              <w:rPr>
                <w:b/>
              </w:rPr>
              <w:t>5.) Mondros Ateşkes Anlaşması</w:t>
            </w:r>
          </w:p>
        </w:tc>
        <w:tc>
          <w:tcPr>
            <w:tcW w:w="2552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</w:p>
        </w:tc>
        <w:tc>
          <w:tcPr>
            <w:tcW w:w="2441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  <w:r w:rsidRPr="00582F52">
              <w:rPr>
                <w:b/>
              </w:rPr>
              <w:t>E ) 11 Ekim 1922</w:t>
            </w:r>
          </w:p>
        </w:tc>
      </w:tr>
      <w:tr w:rsidR="00425207" w:rsidRPr="00582F52" w:rsidTr="00582F52">
        <w:tc>
          <w:tcPr>
            <w:tcW w:w="4219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  <w:r w:rsidRPr="00582F52">
              <w:rPr>
                <w:b/>
              </w:rPr>
              <w:t>6. ) Mudanya Ateşkes Anlaşması</w:t>
            </w:r>
          </w:p>
        </w:tc>
        <w:tc>
          <w:tcPr>
            <w:tcW w:w="2552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</w:p>
        </w:tc>
        <w:tc>
          <w:tcPr>
            <w:tcW w:w="2441" w:type="dxa"/>
          </w:tcPr>
          <w:p w:rsidR="00425207" w:rsidRPr="00582F52" w:rsidRDefault="00425207" w:rsidP="00582F52">
            <w:pPr>
              <w:spacing w:after="0" w:line="240" w:lineRule="auto"/>
              <w:rPr>
                <w:b/>
              </w:rPr>
            </w:pPr>
            <w:r w:rsidRPr="00582F52">
              <w:rPr>
                <w:b/>
              </w:rPr>
              <w:t>F ) 24 Temmuz 1923</w:t>
            </w:r>
          </w:p>
        </w:tc>
      </w:tr>
    </w:tbl>
    <w:p w:rsidR="00425207" w:rsidRDefault="00425207">
      <w:pPr>
        <w:rPr>
          <w:b/>
        </w:rPr>
      </w:pPr>
    </w:p>
    <w:p w:rsidR="00425207" w:rsidRPr="00392073" w:rsidRDefault="00425207">
      <w:pPr>
        <w:rPr>
          <w:b/>
          <w:color w:val="FF0000"/>
        </w:rPr>
      </w:pPr>
      <w:r w:rsidRPr="00392073">
        <w:rPr>
          <w:b/>
          <w:color w:val="FF0000"/>
        </w:rPr>
        <w:t>Ç. ) Aşağıdaki soruları cevaplayınız.( 2 x 5   10 puan )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>1.Deprem sırasında sınıfta bulunan öğrenciler neler yapmalıdır? Yazınız.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>…………………………………………………………………………………………………………………………</w:t>
      </w:r>
      <w:r>
        <w:rPr>
          <w:b/>
        </w:rPr>
        <w:t>………………………………………………………………………………………………………………………………………………………………………………..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>2. Alışveriş yaparken nelere dikkat edersiniz ? Yazınız.</w:t>
      </w:r>
    </w:p>
    <w:p w:rsidR="00425207" w:rsidRPr="00B9422F" w:rsidRDefault="00425207">
      <w:pPr>
        <w:rPr>
          <w:b/>
        </w:rPr>
      </w:pPr>
      <w:r w:rsidRPr="00B9422F"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/>
        </w:rPr>
        <w:t>………………</w:t>
      </w:r>
    </w:p>
    <w:p w:rsidR="00425207" w:rsidRPr="00392073" w:rsidRDefault="00425207" w:rsidP="007C3295">
      <w:pPr>
        <w:rPr>
          <w:b/>
          <w:color w:val="FF0000"/>
        </w:rPr>
      </w:pPr>
      <w:r w:rsidRPr="00392073">
        <w:rPr>
          <w:b/>
          <w:color w:val="FF0000"/>
        </w:rPr>
        <w:t>D .) Aşağıdaki sorulardan her biri için dört cevap verilmiştir. Cevaplardan  sadece biri doğrudur. Doğru cevabı   bularak işaretleyiniz. ( 25 x 2 = 50 puan )</w:t>
      </w:r>
    </w:p>
    <w:p w:rsidR="00425207" w:rsidRPr="00B9422F" w:rsidRDefault="00425207" w:rsidP="007C3295">
      <w:pPr>
        <w:rPr>
          <w:b/>
        </w:rPr>
      </w:pPr>
      <w:r w:rsidRPr="00B9422F">
        <w:rPr>
          <w:b/>
        </w:rPr>
        <w:t>1 ) Nüfus cüzdanında  aşağıdaki bilgilerden hangisi bulunmaz ?</w:t>
      </w:r>
    </w:p>
    <w:p w:rsidR="00425207" w:rsidRPr="00B9422F" w:rsidRDefault="00425207" w:rsidP="007C3295">
      <w:pPr>
        <w:rPr>
          <w:b/>
        </w:rPr>
      </w:pPr>
      <w:r w:rsidRPr="00B9422F">
        <w:rPr>
          <w:b/>
        </w:rPr>
        <w:t>A ) Kişinin mensup olduğu din</w:t>
      </w:r>
      <w:r w:rsidRPr="00B9422F">
        <w:rPr>
          <w:b/>
        </w:rPr>
        <w:tab/>
      </w:r>
      <w:r w:rsidRPr="00B9422F">
        <w:rPr>
          <w:b/>
        </w:rPr>
        <w:tab/>
      </w:r>
      <w:r w:rsidRPr="00B9422F">
        <w:rPr>
          <w:b/>
        </w:rPr>
        <w:tab/>
        <w:t>B ) Kişinin kan grubu</w:t>
      </w:r>
    </w:p>
    <w:p w:rsidR="00425207" w:rsidRPr="00B9422F" w:rsidRDefault="00425207" w:rsidP="007C3295">
      <w:pPr>
        <w:rPr>
          <w:b/>
        </w:rPr>
      </w:pPr>
      <w:r w:rsidRPr="00B9422F">
        <w:rPr>
          <w:b/>
        </w:rPr>
        <w:t>C ) Kişinin mesleği</w:t>
      </w:r>
      <w:r w:rsidRPr="00B9422F">
        <w:rPr>
          <w:b/>
        </w:rPr>
        <w:tab/>
      </w:r>
      <w:r w:rsidRPr="00B9422F">
        <w:rPr>
          <w:b/>
        </w:rPr>
        <w:tab/>
      </w:r>
      <w:r w:rsidRPr="00B9422F">
        <w:rPr>
          <w:b/>
        </w:rPr>
        <w:tab/>
      </w:r>
      <w:r w:rsidRPr="00B9422F">
        <w:rPr>
          <w:b/>
        </w:rPr>
        <w:tab/>
        <w:t>D ) Kişinin doğum yeri</w:t>
      </w:r>
    </w:p>
    <w:p w:rsidR="00425207" w:rsidRPr="00B9422F" w:rsidRDefault="00425207" w:rsidP="007C3295">
      <w:pPr>
        <w:rPr>
          <w:b/>
        </w:rPr>
      </w:pPr>
      <w:r w:rsidRPr="00B9422F">
        <w:rPr>
          <w:b/>
        </w:rPr>
        <w:t>2 )  Aşağıdakilerden  hangisi  Mustafa Kemal Atatürk ‘ün  diploma aldığı okullardan biri değildir ?</w:t>
      </w:r>
    </w:p>
    <w:p w:rsidR="00425207" w:rsidRPr="00B9422F" w:rsidRDefault="00425207" w:rsidP="007C3295">
      <w:pPr>
        <w:rPr>
          <w:b/>
        </w:rPr>
      </w:pPr>
      <w:r w:rsidRPr="00B9422F">
        <w:rPr>
          <w:b/>
        </w:rPr>
        <w:t xml:space="preserve">A )  Selanik Askeri Rüştiyesi </w:t>
      </w:r>
      <w:r w:rsidRPr="00B9422F">
        <w:rPr>
          <w:b/>
        </w:rPr>
        <w:tab/>
      </w:r>
      <w:r w:rsidRPr="00B9422F">
        <w:rPr>
          <w:b/>
        </w:rPr>
        <w:tab/>
        <w:t>B ) Manastır Askeri  İdadisi</w:t>
      </w:r>
    </w:p>
    <w:p w:rsidR="00425207" w:rsidRPr="00B9422F" w:rsidRDefault="00425207" w:rsidP="007C3295">
      <w:pPr>
        <w:rPr>
          <w:b/>
        </w:rPr>
      </w:pPr>
      <w:r w:rsidRPr="00B9422F">
        <w:rPr>
          <w:b/>
        </w:rPr>
        <w:t xml:space="preserve">C ) Selanik  Mülkiye  Rüştiyesi </w:t>
      </w:r>
      <w:r w:rsidRPr="00B9422F">
        <w:rPr>
          <w:b/>
        </w:rPr>
        <w:tab/>
      </w:r>
      <w:r w:rsidRPr="00B9422F">
        <w:rPr>
          <w:b/>
        </w:rPr>
        <w:tab/>
        <w:t>D ) Harp  Akademisi</w:t>
      </w:r>
    </w:p>
    <w:p w:rsidR="00425207" w:rsidRPr="00B9422F" w:rsidRDefault="00425207" w:rsidP="007C3295">
      <w:pPr>
        <w:rPr>
          <w:b/>
        </w:rPr>
      </w:pPr>
      <w:r w:rsidRPr="00B9422F">
        <w:rPr>
          <w:b/>
        </w:rPr>
        <w:t>3 ) Milli Cemiyetler aşağıdakilerden hangisinde tek çatı altında toplanmıştır ?</w:t>
      </w:r>
    </w:p>
    <w:p w:rsidR="00425207" w:rsidRPr="00B9422F" w:rsidRDefault="00425207" w:rsidP="007C3295">
      <w:pPr>
        <w:rPr>
          <w:b/>
        </w:rPr>
      </w:pPr>
      <w:r w:rsidRPr="00B9422F">
        <w:rPr>
          <w:b/>
        </w:rPr>
        <w:t xml:space="preserve">A ) Erzurum Kongresi ‘nde </w:t>
      </w:r>
      <w:r w:rsidRPr="00B9422F">
        <w:rPr>
          <w:b/>
        </w:rPr>
        <w:tab/>
      </w:r>
      <w:r w:rsidRPr="00B9422F">
        <w:rPr>
          <w:b/>
        </w:rPr>
        <w:tab/>
        <w:t>B ) Sivas Kongresi ‘nde</w:t>
      </w:r>
    </w:p>
    <w:p w:rsidR="00425207" w:rsidRPr="00B9422F" w:rsidRDefault="00425207" w:rsidP="00895272">
      <w:pPr>
        <w:rPr>
          <w:b/>
        </w:rPr>
      </w:pPr>
      <w:r w:rsidRPr="00B9422F">
        <w:rPr>
          <w:b/>
        </w:rPr>
        <w:t xml:space="preserve">C ) TBMM’ de </w:t>
      </w:r>
      <w:r w:rsidRPr="00B9422F">
        <w:rPr>
          <w:b/>
        </w:rPr>
        <w:tab/>
      </w:r>
      <w:r w:rsidRPr="00B9422F">
        <w:rPr>
          <w:b/>
        </w:rPr>
        <w:tab/>
      </w:r>
      <w:r w:rsidRPr="00B9422F">
        <w:rPr>
          <w:b/>
        </w:rPr>
        <w:tab/>
      </w:r>
      <w:r w:rsidRPr="00B9422F">
        <w:rPr>
          <w:b/>
        </w:rPr>
        <w:tab/>
        <w:t xml:space="preserve">D ) Lozan Barış Konferansı ‘nda </w:t>
      </w:r>
    </w:p>
    <w:p w:rsidR="00425207" w:rsidRPr="00B9422F" w:rsidRDefault="00425207" w:rsidP="00895272">
      <w:pPr>
        <w:rPr>
          <w:b/>
        </w:rPr>
      </w:pPr>
      <w:r w:rsidRPr="00B9422F">
        <w:rPr>
          <w:b/>
        </w:rPr>
        <w:t>4 )</w:t>
      </w:r>
      <w:r w:rsidRPr="00B9422F">
        <w:rPr>
          <w:rFonts w:ascii="Times New Roman" w:hAnsi="Times New Roman"/>
          <w:b/>
          <w:lang w:eastAsia="tr-TR"/>
        </w:rPr>
        <w:t xml:space="preserve"> Aile tarihimizi araştırırken aşağıdaki eşyalardan hangisi bize yararlı olabilir?</w:t>
      </w:r>
    </w:p>
    <w:p w:rsidR="00425207" w:rsidRPr="00B9422F" w:rsidRDefault="00425207" w:rsidP="00895272">
      <w:pPr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>A) Çeyiz sandığı</w:t>
      </w:r>
      <w:r w:rsidRPr="00B9422F">
        <w:rPr>
          <w:rFonts w:ascii="Times New Roman" w:hAnsi="Times New Roman"/>
          <w:b/>
          <w:lang w:eastAsia="tr-TR"/>
        </w:rPr>
        <w:tab/>
        <w:t>B) Oyuncak kamyon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C) Bilgisayar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 xml:space="preserve">D) Tansiyon aleti </w:t>
      </w:r>
    </w:p>
    <w:p w:rsidR="00425207" w:rsidRPr="00B9422F" w:rsidRDefault="00425207" w:rsidP="00895272">
      <w:pPr>
        <w:spacing w:after="0" w:line="240" w:lineRule="auto"/>
        <w:rPr>
          <w:rFonts w:ascii="Times New Roman" w:hAnsi="Times New Roman"/>
          <w:b/>
          <w:lang w:eastAsia="tr-TR"/>
        </w:rPr>
      </w:pPr>
    </w:p>
    <w:p w:rsidR="00425207" w:rsidRPr="00B9422F" w:rsidRDefault="00425207" w:rsidP="00895272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>5. Aşağıdaki sporlardan hangisi  milli sporlarımız arasında yer almaz?</w:t>
      </w:r>
    </w:p>
    <w:p w:rsidR="00425207" w:rsidRPr="00B9422F" w:rsidRDefault="00425207" w:rsidP="00895272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ab/>
        <w:t>A) güreş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B) futbol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C) cirit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D) ok atma</w:t>
      </w:r>
    </w:p>
    <w:p w:rsidR="00425207" w:rsidRPr="00B9422F" w:rsidRDefault="00425207" w:rsidP="00895272">
      <w:pPr>
        <w:spacing w:after="0" w:line="240" w:lineRule="auto"/>
        <w:rPr>
          <w:rFonts w:ascii="Times New Roman" w:hAnsi="Times New Roman"/>
          <w:b/>
          <w:lang w:eastAsia="tr-TR"/>
        </w:rPr>
      </w:pPr>
    </w:p>
    <w:p w:rsidR="00425207" w:rsidRPr="00B9422F" w:rsidRDefault="00425207" w:rsidP="00895272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>6. Mili kültürümüz yansıtan “Horon”  oyunu hangi yöremize ait bir oyundur?</w:t>
      </w:r>
    </w:p>
    <w:p w:rsidR="00425207" w:rsidRPr="00B9422F" w:rsidRDefault="00425207" w:rsidP="00895272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ab/>
        <w:t>A) İç Anadolu</w:t>
      </w:r>
      <w:r w:rsidRPr="00B9422F">
        <w:rPr>
          <w:rFonts w:ascii="Times New Roman" w:hAnsi="Times New Roman"/>
          <w:b/>
          <w:lang w:eastAsia="tr-TR"/>
        </w:rPr>
        <w:tab/>
        <w:t>Bölgesi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</w:r>
      <w:r>
        <w:rPr>
          <w:rFonts w:ascii="Times New Roman" w:hAnsi="Times New Roman"/>
          <w:b/>
          <w:lang w:eastAsia="tr-TR"/>
        </w:rPr>
        <w:tab/>
      </w:r>
      <w:bookmarkStart w:id="0" w:name="_GoBack"/>
      <w:bookmarkEnd w:id="0"/>
      <w:r w:rsidRPr="00B9422F">
        <w:rPr>
          <w:rFonts w:ascii="Times New Roman" w:hAnsi="Times New Roman"/>
          <w:b/>
          <w:lang w:eastAsia="tr-TR"/>
        </w:rPr>
        <w:t>B) Ege</w:t>
      </w:r>
      <w:r w:rsidRPr="00B9422F">
        <w:rPr>
          <w:rFonts w:ascii="Times New Roman" w:hAnsi="Times New Roman"/>
          <w:b/>
          <w:lang w:eastAsia="tr-TR"/>
        </w:rPr>
        <w:tab/>
        <w:t>Bölgesi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</w:r>
    </w:p>
    <w:p w:rsidR="00425207" w:rsidRPr="00B9422F" w:rsidRDefault="00425207" w:rsidP="00895272">
      <w:pPr>
        <w:spacing w:after="0" w:line="240" w:lineRule="auto"/>
        <w:ind w:firstLine="708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>C) Karadeniz Bölgesi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D) Marmara Bölgesi</w:t>
      </w:r>
      <w:r w:rsidRPr="00B9422F">
        <w:rPr>
          <w:rFonts w:ascii="Times New Roman" w:hAnsi="Times New Roman"/>
          <w:b/>
          <w:lang w:eastAsia="tr-TR"/>
        </w:rPr>
        <w:tab/>
      </w:r>
    </w:p>
    <w:p w:rsidR="00425207" w:rsidRPr="00B9422F" w:rsidRDefault="00425207" w:rsidP="00895272">
      <w:pPr>
        <w:spacing w:after="0" w:line="240" w:lineRule="auto"/>
        <w:rPr>
          <w:rFonts w:ascii="Times New Roman" w:hAnsi="Times New Roman"/>
          <w:b/>
          <w:lang w:eastAsia="tr-TR"/>
        </w:rPr>
      </w:pPr>
    </w:p>
    <w:p w:rsidR="00425207" w:rsidRPr="00B9422F" w:rsidRDefault="00425207" w:rsidP="00895272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>7. Aşağıdakilerden hangisi kültürel ögelerimiz arasında yer almaz?</w:t>
      </w:r>
    </w:p>
    <w:p w:rsidR="00425207" w:rsidRPr="00B9422F" w:rsidRDefault="00425207" w:rsidP="00895272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ab/>
        <w:t>A) kına gecelerimiz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B) yemeklerimiz</w:t>
      </w:r>
      <w:r w:rsidRPr="00B9422F">
        <w:rPr>
          <w:rFonts w:ascii="Times New Roman" w:hAnsi="Times New Roman"/>
          <w:b/>
          <w:lang w:eastAsia="tr-TR"/>
        </w:rPr>
        <w:tab/>
      </w:r>
    </w:p>
    <w:p w:rsidR="00425207" w:rsidRPr="00B9422F" w:rsidRDefault="00425207" w:rsidP="00895272">
      <w:pPr>
        <w:spacing w:after="0" w:line="240" w:lineRule="auto"/>
        <w:ind w:firstLine="708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>C) düğünlerimiz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 xml:space="preserve">D) doğum günü kutlamaları </w:t>
      </w:r>
    </w:p>
    <w:p w:rsidR="00425207" w:rsidRPr="00B9422F" w:rsidRDefault="00425207" w:rsidP="00895272">
      <w:pPr>
        <w:spacing w:after="0" w:line="240" w:lineRule="auto"/>
        <w:rPr>
          <w:rFonts w:ascii="Times New Roman" w:hAnsi="Times New Roman"/>
          <w:b/>
          <w:lang w:eastAsia="tr-TR"/>
        </w:rPr>
      </w:pPr>
    </w:p>
    <w:p w:rsidR="00425207" w:rsidRPr="00B9422F" w:rsidRDefault="00425207" w:rsidP="00895272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>8. Milli kültürümüz  arasında olmamasına rağmen diğer ülkelerle birlikte  kutladığımız etkinlik aşağıdakilerden hangisidir?</w:t>
      </w:r>
    </w:p>
    <w:p w:rsidR="00425207" w:rsidRPr="00B9422F" w:rsidRDefault="00425207" w:rsidP="00895272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ab/>
        <w:t>A) Anneler günü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B) Zafer Bayramı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</w:r>
    </w:p>
    <w:p w:rsidR="00425207" w:rsidRPr="00B9422F" w:rsidRDefault="00425207" w:rsidP="00895272">
      <w:pPr>
        <w:spacing w:after="0" w:line="240" w:lineRule="auto"/>
        <w:ind w:firstLine="708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>C) Halk oyunları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D) Asker uğurlama</w:t>
      </w:r>
    </w:p>
    <w:p w:rsidR="00425207" w:rsidRPr="00B9422F" w:rsidRDefault="00425207" w:rsidP="00895272">
      <w:pPr>
        <w:spacing w:after="0" w:line="240" w:lineRule="auto"/>
        <w:rPr>
          <w:rFonts w:ascii="Times New Roman" w:hAnsi="Times New Roman"/>
          <w:b/>
          <w:lang w:eastAsia="tr-TR"/>
        </w:rPr>
      </w:pPr>
    </w:p>
    <w:p w:rsidR="00425207" w:rsidRPr="00B9422F" w:rsidRDefault="00425207" w:rsidP="00895272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>9. Bazı şehirlerimiz ile bu şehirlerin yemek kültürleri eşleştirilmiştir. Aşağıdakilerden hangisi yanlıştır?</w:t>
      </w:r>
    </w:p>
    <w:p w:rsidR="00425207" w:rsidRPr="00B9422F" w:rsidRDefault="00425207" w:rsidP="00895272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ab/>
        <w:t>A) Gaziantep – baklava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B) Kayseri – mantı</w:t>
      </w:r>
      <w:r w:rsidRPr="00B9422F">
        <w:rPr>
          <w:rFonts w:ascii="Times New Roman" w:hAnsi="Times New Roman"/>
          <w:b/>
          <w:lang w:eastAsia="tr-TR"/>
        </w:rPr>
        <w:tab/>
      </w:r>
    </w:p>
    <w:p w:rsidR="00425207" w:rsidRPr="00B9422F" w:rsidRDefault="00425207" w:rsidP="00895272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ab/>
        <w:t>C) Kahramanmaraş - dondurma</w:t>
      </w:r>
      <w:r w:rsidRPr="00B9422F">
        <w:rPr>
          <w:rFonts w:ascii="Times New Roman" w:hAnsi="Times New Roman"/>
          <w:b/>
          <w:lang w:eastAsia="tr-TR"/>
        </w:rPr>
        <w:tab/>
        <w:t>D) Adana – kaymak</w:t>
      </w:r>
    </w:p>
    <w:p w:rsidR="00425207" w:rsidRPr="00B9422F" w:rsidRDefault="00425207" w:rsidP="00895272">
      <w:pPr>
        <w:spacing w:after="0" w:line="240" w:lineRule="auto"/>
        <w:rPr>
          <w:rFonts w:ascii="Times New Roman" w:hAnsi="Times New Roman"/>
          <w:b/>
          <w:lang w:eastAsia="tr-TR"/>
        </w:rPr>
      </w:pPr>
    </w:p>
    <w:p w:rsidR="00425207" w:rsidRPr="00B9422F" w:rsidRDefault="00425207" w:rsidP="00895272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 xml:space="preserve">10. Aşağıdakilerden hangisi geçmişte oynanan çocuk oyunlarımızdan biri </w:t>
      </w:r>
      <w:r w:rsidRPr="00B9422F">
        <w:rPr>
          <w:rFonts w:ascii="Times New Roman" w:hAnsi="Times New Roman"/>
          <w:b/>
          <w:u w:val="single"/>
          <w:lang w:eastAsia="tr-TR"/>
        </w:rPr>
        <w:t>değildir</w:t>
      </w:r>
      <w:r w:rsidRPr="00B9422F">
        <w:rPr>
          <w:rFonts w:ascii="Times New Roman" w:hAnsi="Times New Roman"/>
          <w:b/>
          <w:lang w:eastAsia="tr-TR"/>
        </w:rPr>
        <w:t>?</w:t>
      </w:r>
    </w:p>
    <w:p w:rsidR="00425207" w:rsidRPr="00B9422F" w:rsidRDefault="00425207" w:rsidP="00895272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ab/>
        <w:t>A) körebe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B) saklambaç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C) taso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D) çelik çomak</w:t>
      </w:r>
    </w:p>
    <w:p w:rsidR="00425207" w:rsidRPr="00B9422F" w:rsidRDefault="00425207" w:rsidP="00974FCE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>11.  Bir yerin kuş bakışı taslak çizimine ne denir?</w:t>
      </w:r>
    </w:p>
    <w:p w:rsidR="00425207" w:rsidRPr="00B9422F" w:rsidRDefault="00425207" w:rsidP="00974FCE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ab/>
        <w:t>A) harita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B) plan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C) taslak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 xml:space="preserve">D) kroki </w:t>
      </w:r>
    </w:p>
    <w:p w:rsidR="00425207" w:rsidRPr="00B9422F" w:rsidRDefault="00425207" w:rsidP="00974FCE">
      <w:pPr>
        <w:spacing w:after="0" w:line="240" w:lineRule="auto"/>
        <w:rPr>
          <w:rFonts w:ascii="Times New Roman" w:hAnsi="Times New Roman"/>
          <w:b/>
          <w:lang w:eastAsia="tr-TR"/>
        </w:rPr>
      </w:pPr>
    </w:p>
    <w:p w:rsidR="00425207" w:rsidRPr="00B9422F" w:rsidRDefault="00425207" w:rsidP="00974FCE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>12. Aşağıdakilerden hangisi krokinin özeliklerinden değildir?</w:t>
      </w:r>
    </w:p>
    <w:p w:rsidR="00425207" w:rsidRPr="00B9422F" w:rsidRDefault="00425207" w:rsidP="00974FCE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ab/>
        <w:t>A) Kaba taslak çizimlerdir.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B) Ölçekle çizilirler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</w:r>
    </w:p>
    <w:p w:rsidR="00425207" w:rsidRPr="00B9422F" w:rsidRDefault="00425207" w:rsidP="00974FCE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ab/>
        <w:t>C) Bir yerin kuşbakışı görünüşüdür.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D) Bir yeri tarif ederken yararlanılırlar.</w:t>
      </w:r>
    </w:p>
    <w:p w:rsidR="00425207" w:rsidRPr="00B9422F" w:rsidRDefault="00425207" w:rsidP="00974FCE">
      <w:pPr>
        <w:spacing w:after="0" w:line="240" w:lineRule="auto"/>
        <w:rPr>
          <w:rFonts w:ascii="Times New Roman" w:hAnsi="Times New Roman"/>
          <w:b/>
          <w:lang w:eastAsia="tr-TR"/>
        </w:rPr>
      </w:pPr>
    </w:p>
    <w:p w:rsidR="00425207" w:rsidRPr="00B9422F" w:rsidRDefault="00425207" w:rsidP="00974FCE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>13. Oluşumunda insan etkisi bulunmayan, çevrede kendiliğinden oluşan varlıklara  ne ad verilir?</w:t>
      </w:r>
    </w:p>
    <w:p w:rsidR="00425207" w:rsidRPr="00B9422F" w:rsidRDefault="00425207" w:rsidP="00974FCE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>A) beşeri unsur</w:t>
      </w:r>
      <w:r w:rsidRPr="00B9422F">
        <w:rPr>
          <w:rFonts w:ascii="Times New Roman" w:hAnsi="Times New Roman"/>
          <w:b/>
          <w:lang w:eastAsia="tr-TR"/>
        </w:rPr>
        <w:tab/>
        <w:t>B) yapay unsur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C) doğal unsur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D) doğal afet</w:t>
      </w:r>
    </w:p>
    <w:p w:rsidR="00425207" w:rsidRPr="00B9422F" w:rsidRDefault="00425207" w:rsidP="00974FCE">
      <w:pPr>
        <w:spacing w:after="0" w:line="240" w:lineRule="auto"/>
        <w:rPr>
          <w:rFonts w:ascii="Times New Roman" w:hAnsi="Times New Roman"/>
          <w:b/>
          <w:lang w:eastAsia="tr-TR"/>
        </w:rPr>
      </w:pPr>
    </w:p>
    <w:p w:rsidR="00425207" w:rsidRPr="00B9422F" w:rsidRDefault="00425207" w:rsidP="00974FCE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>14. Aşağıdakilerden hangisi doğal unsurlara örnek olarak verilebilir?</w:t>
      </w:r>
    </w:p>
    <w:p w:rsidR="00425207" w:rsidRPr="00B9422F" w:rsidRDefault="00425207" w:rsidP="00974FCE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ab/>
        <w:t>A) dereler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B) yollar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C) konutlar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D) köprüler</w:t>
      </w:r>
    </w:p>
    <w:p w:rsidR="00425207" w:rsidRPr="00B9422F" w:rsidRDefault="00425207" w:rsidP="00974FCE">
      <w:pPr>
        <w:spacing w:after="0" w:line="240" w:lineRule="auto"/>
        <w:rPr>
          <w:rFonts w:ascii="Times New Roman" w:hAnsi="Times New Roman"/>
          <w:b/>
          <w:lang w:eastAsia="tr-TR"/>
        </w:rPr>
      </w:pPr>
    </w:p>
    <w:p w:rsidR="00425207" w:rsidRPr="00B9422F" w:rsidRDefault="00425207" w:rsidP="00974FCE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>15. Aşağıdakileri grupladığımızda hangisi bu grubun dışında kalır?</w:t>
      </w:r>
    </w:p>
    <w:p w:rsidR="00425207" w:rsidRPr="00B9422F" w:rsidRDefault="00425207" w:rsidP="00974FCE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ab/>
        <w:t>A) nehir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B) ağaç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C) kaldırım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D) orman</w:t>
      </w:r>
    </w:p>
    <w:p w:rsidR="00425207" w:rsidRPr="00B9422F" w:rsidRDefault="00425207" w:rsidP="00974FCE">
      <w:pPr>
        <w:spacing w:after="0" w:line="240" w:lineRule="auto"/>
        <w:rPr>
          <w:rFonts w:ascii="Times New Roman" w:hAnsi="Times New Roman"/>
          <w:b/>
          <w:lang w:eastAsia="tr-TR"/>
        </w:rPr>
      </w:pPr>
    </w:p>
    <w:p w:rsidR="00425207" w:rsidRPr="00B9422F" w:rsidRDefault="00425207" w:rsidP="00974FCE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>16. Aşağıdakilerden hangisi beşeri unsurlardan biridir?</w:t>
      </w:r>
    </w:p>
    <w:p w:rsidR="00425207" w:rsidRPr="00B9422F" w:rsidRDefault="00425207" w:rsidP="00974FCE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ab/>
        <w:t>A) dağlar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B) yaylalar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C) caddeler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D) göller</w:t>
      </w:r>
    </w:p>
    <w:p w:rsidR="00425207" w:rsidRPr="00B9422F" w:rsidRDefault="00425207" w:rsidP="00974FCE">
      <w:pPr>
        <w:spacing w:after="0" w:line="240" w:lineRule="auto"/>
        <w:rPr>
          <w:rFonts w:ascii="Times New Roman" w:hAnsi="Times New Roman"/>
          <w:b/>
          <w:lang w:eastAsia="tr-TR"/>
        </w:rPr>
      </w:pPr>
    </w:p>
    <w:p w:rsidR="00425207" w:rsidRPr="00B9422F" w:rsidRDefault="00425207" w:rsidP="00974FCE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>17. Aşağıdaki olaylardan hangisi hava olayları arasında yer alır?</w:t>
      </w:r>
    </w:p>
    <w:p w:rsidR="00425207" w:rsidRPr="00B9422F" w:rsidRDefault="00425207" w:rsidP="00974FCE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ab/>
        <w:t>A) çığ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B) deprem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C) sel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D) rüzgâr</w:t>
      </w:r>
    </w:p>
    <w:p w:rsidR="00425207" w:rsidRPr="00B9422F" w:rsidRDefault="00425207" w:rsidP="00974FCE">
      <w:pPr>
        <w:spacing w:after="0" w:line="240" w:lineRule="auto"/>
        <w:rPr>
          <w:rFonts w:ascii="Times New Roman" w:hAnsi="Times New Roman"/>
          <w:b/>
          <w:lang w:eastAsia="tr-TR"/>
        </w:rPr>
      </w:pPr>
    </w:p>
    <w:p w:rsidR="00425207" w:rsidRPr="00B9422F" w:rsidRDefault="00425207" w:rsidP="00974FCE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>18. Aşağıdaki olaylardan hangisi çevremizde meydana gelen hava olaylarından değildir?</w:t>
      </w:r>
    </w:p>
    <w:p w:rsidR="00425207" w:rsidRPr="00B9422F" w:rsidRDefault="00425207" w:rsidP="00974FCE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ab/>
        <w:t>A) sel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B) fırtına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C) kar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D) tsunami</w:t>
      </w:r>
    </w:p>
    <w:p w:rsidR="00425207" w:rsidRPr="00B9422F" w:rsidRDefault="00425207" w:rsidP="00974FCE">
      <w:pPr>
        <w:spacing w:after="0" w:line="240" w:lineRule="auto"/>
        <w:rPr>
          <w:rFonts w:ascii="Times New Roman" w:hAnsi="Times New Roman"/>
          <w:b/>
          <w:lang w:eastAsia="tr-TR"/>
        </w:rPr>
      </w:pPr>
    </w:p>
    <w:p w:rsidR="00425207" w:rsidRPr="00B9422F" w:rsidRDefault="00425207" w:rsidP="00974FCE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 xml:space="preserve">19. Aşağıdaki doğal olaylardan hangisi alınacak önlemlerle </w:t>
      </w:r>
      <w:r w:rsidRPr="00B9422F">
        <w:rPr>
          <w:rFonts w:ascii="Times New Roman" w:hAnsi="Times New Roman"/>
          <w:b/>
          <w:u w:val="single"/>
          <w:lang w:eastAsia="tr-TR"/>
        </w:rPr>
        <w:t>engellenemez</w:t>
      </w:r>
      <w:r w:rsidRPr="00B9422F">
        <w:rPr>
          <w:rFonts w:ascii="Times New Roman" w:hAnsi="Times New Roman"/>
          <w:b/>
          <w:lang w:eastAsia="tr-TR"/>
        </w:rPr>
        <w:t>?</w:t>
      </w:r>
    </w:p>
    <w:p w:rsidR="00425207" w:rsidRPr="00B9422F" w:rsidRDefault="00425207" w:rsidP="00974FCE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ab/>
        <w:t>A) sel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B) deprem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C) çığ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D) heyelan</w:t>
      </w:r>
    </w:p>
    <w:p w:rsidR="00425207" w:rsidRPr="00B9422F" w:rsidRDefault="00425207" w:rsidP="00974FCE">
      <w:pPr>
        <w:spacing w:after="0" w:line="240" w:lineRule="auto"/>
        <w:rPr>
          <w:rFonts w:ascii="Times New Roman" w:hAnsi="Times New Roman"/>
          <w:b/>
          <w:lang w:eastAsia="tr-TR"/>
        </w:rPr>
      </w:pPr>
    </w:p>
    <w:p w:rsidR="00425207" w:rsidRPr="00B9422F" w:rsidRDefault="00425207" w:rsidP="00974FCE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 xml:space="preserve">20. Aşağıdakilerden hangisi deprem öncesi alınabilecek önlemler arasında yer </w:t>
      </w:r>
      <w:r w:rsidRPr="00B9422F">
        <w:rPr>
          <w:rFonts w:ascii="Times New Roman" w:hAnsi="Times New Roman"/>
          <w:b/>
          <w:u w:val="single"/>
          <w:lang w:eastAsia="tr-TR"/>
        </w:rPr>
        <w:t>almaz</w:t>
      </w:r>
      <w:r w:rsidRPr="00B9422F">
        <w:rPr>
          <w:rFonts w:ascii="Times New Roman" w:hAnsi="Times New Roman"/>
          <w:b/>
          <w:lang w:eastAsia="tr-TR"/>
        </w:rPr>
        <w:t>?</w:t>
      </w:r>
    </w:p>
    <w:p w:rsidR="00425207" w:rsidRPr="00B9422F" w:rsidRDefault="00425207" w:rsidP="00974FCE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>A) Deprem çantası hazırlamak.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B) Deprem tahliye planı hazırlamak</w:t>
      </w:r>
      <w:r w:rsidRPr="00B9422F">
        <w:rPr>
          <w:rFonts w:ascii="Times New Roman" w:hAnsi="Times New Roman"/>
          <w:b/>
          <w:lang w:eastAsia="tr-TR"/>
        </w:rPr>
        <w:tab/>
      </w:r>
    </w:p>
    <w:p w:rsidR="00425207" w:rsidRPr="00B9422F" w:rsidRDefault="00425207" w:rsidP="00974FCE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>C) Dolap, raf gibi eşyaları duvara sabitlemek.D) Pencere, merdiven gibi yerlerden uzak durmak.</w:t>
      </w:r>
    </w:p>
    <w:p w:rsidR="00425207" w:rsidRPr="00B9422F" w:rsidRDefault="00425207" w:rsidP="00974FCE">
      <w:pPr>
        <w:spacing w:after="0" w:line="240" w:lineRule="auto"/>
        <w:rPr>
          <w:rFonts w:ascii="Times New Roman" w:hAnsi="Times New Roman"/>
          <w:b/>
          <w:lang w:eastAsia="tr-TR"/>
        </w:rPr>
      </w:pPr>
    </w:p>
    <w:p w:rsidR="00425207" w:rsidRPr="00B9422F" w:rsidRDefault="00425207" w:rsidP="00B9422F">
      <w:pPr>
        <w:spacing w:after="0" w:line="240" w:lineRule="auto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21.</w:t>
      </w:r>
      <w:r w:rsidRPr="00B9422F">
        <w:rPr>
          <w:rFonts w:ascii="Times New Roman" w:hAnsi="Times New Roman"/>
          <w:b/>
          <w:lang w:eastAsia="tr-TR"/>
        </w:rPr>
        <w:t xml:space="preserve"> “Belirli bir süre için planlanan, gelir ve giderlerin tümüne  ………….. denir. “</w:t>
      </w:r>
    </w:p>
    <w:p w:rsidR="00425207" w:rsidRPr="00B9422F" w:rsidRDefault="00425207" w:rsidP="00B9422F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>Cümlesini aşağıdaki sözcüklerden hangisi ile tamamlamalıyız?</w:t>
      </w:r>
    </w:p>
    <w:p w:rsidR="00425207" w:rsidRPr="00B9422F" w:rsidRDefault="00425207" w:rsidP="00B9422F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ab/>
        <w:t>A) bütçe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B) gelir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C) para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D) alışveriş</w:t>
      </w:r>
    </w:p>
    <w:p w:rsidR="00425207" w:rsidRPr="00B9422F" w:rsidRDefault="00425207" w:rsidP="00B9422F">
      <w:pPr>
        <w:spacing w:after="0" w:line="240" w:lineRule="auto"/>
        <w:rPr>
          <w:rFonts w:ascii="Times New Roman" w:hAnsi="Times New Roman"/>
          <w:b/>
          <w:lang w:eastAsia="tr-TR"/>
        </w:rPr>
      </w:pPr>
    </w:p>
    <w:p w:rsidR="00425207" w:rsidRPr="00B9422F" w:rsidRDefault="00425207" w:rsidP="00B9422F">
      <w:pPr>
        <w:spacing w:after="0" w:line="240" w:lineRule="auto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22.</w:t>
      </w:r>
      <w:r w:rsidRPr="00B9422F">
        <w:rPr>
          <w:rFonts w:ascii="Times New Roman" w:hAnsi="Times New Roman"/>
          <w:b/>
          <w:lang w:eastAsia="tr-TR"/>
        </w:rPr>
        <w:t xml:space="preserve"> “Standartlara uygun üretilmiş mallarda ………… damgası bulunur.”  cümlesini aşağıdaki sözcüklerden hangisi ile tamamladığımızda doğru bir bilgi vermiş oluruz?</w:t>
      </w:r>
    </w:p>
    <w:p w:rsidR="00425207" w:rsidRPr="00B9422F" w:rsidRDefault="00425207" w:rsidP="00B9422F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ab/>
        <w:t>A) TRT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B) TSE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C) YSE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 xml:space="preserve">D) TESK </w:t>
      </w:r>
      <w:r w:rsidRPr="00B9422F">
        <w:rPr>
          <w:rFonts w:ascii="Times New Roman" w:hAnsi="Times New Roman"/>
          <w:b/>
          <w:lang w:eastAsia="tr-TR"/>
        </w:rPr>
        <w:tab/>
      </w:r>
    </w:p>
    <w:p w:rsidR="00425207" w:rsidRPr="00B9422F" w:rsidRDefault="00425207" w:rsidP="00B9422F">
      <w:pPr>
        <w:spacing w:after="0" w:line="240" w:lineRule="auto"/>
        <w:rPr>
          <w:rFonts w:ascii="Times New Roman" w:hAnsi="Times New Roman"/>
          <w:b/>
          <w:lang w:eastAsia="tr-TR"/>
        </w:rPr>
      </w:pPr>
    </w:p>
    <w:p w:rsidR="00425207" w:rsidRPr="00B9422F" w:rsidRDefault="00425207" w:rsidP="00B9422F">
      <w:pPr>
        <w:spacing w:after="0" w:line="240" w:lineRule="auto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23.</w:t>
      </w:r>
      <w:r w:rsidRPr="00B9422F">
        <w:rPr>
          <w:rFonts w:ascii="Times New Roman" w:hAnsi="Times New Roman"/>
          <w:b/>
          <w:lang w:eastAsia="tr-TR"/>
        </w:rPr>
        <w:t xml:space="preserve"> Bilinçli bir tüketici aşağıdakilerden hangisini yapmaz?</w:t>
      </w:r>
    </w:p>
    <w:p w:rsidR="00425207" w:rsidRPr="00B9422F" w:rsidRDefault="00425207" w:rsidP="00B9422F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>A) Aldığı ürünün son kullanma tarihine bakar.</w:t>
      </w:r>
      <w:r w:rsidRPr="00B9422F">
        <w:rPr>
          <w:rFonts w:ascii="Times New Roman" w:hAnsi="Times New Roman"/>
          <w:b/>
          <w:lang w:eastAsia="tr-TR"/>
        </w:rPr>
        <w:tab/>
        <w:t>B) Fiyat araştırması yapar.</w:t>
      </w:r>
    </w:p>
    <w:p w:rsidR="00425207" w:rsidRPr="00B9422F" w:rsidRDefault="00425207" w:rsidP="00B9422F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B9422F">
        <w:rPr>
          <w:rFonts w:ascii="Times New Roman" w:hAnsi="Times New Roman"/>
          <w:b/>
          <w:lang w:eastAsia="tr-TR"/>
        </w:rPr>
        <w:t>C) Alacağı ürünün ambalajına dikkat eder.</w:t>
      </w:r>
      <w:r w:rsidRPr="00B9422F">
        <w:rPr>
          <w:rFonts w:ascii="Times New Roman" w:hAnsi="Times New Roman"/>
          <w:b/>
          <w:lang w:eastAsia="tr-TR"/>
        </w:rPr>
        <w:tab/>
      </w:r>
      <w:r w:rsidRPr="00B9422F">
        <w:rPr>
          <w:rFonts w:ascii="Times New Roman" w:hAnsi="Times New Roman"/>
          <w:b/>
          <w:lang w:eastAsia="tr-TR"/>
        </w:rPr>
        <w:tab/>
        <w:t>D) Alışveriş sonunda fiş veya fatura alır.</w:t>
      </w:r>
    </w:p>
    <w:p w:rsidR="00425207" w:rsidRDefault="00425207" w:rsidP="00274FA6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</w:p>
    <w:p w:rsidR="00425207" w:rsidRPr="00274FA6" w:rsidRDefault="00425207" w:rsidP="00274FA6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 w:rsidRPr="00274FA6">
        <w:rPr>
          <w:rFonts w:ascii="Times New Roman" w:hAnsi="Times New Roman"/>
          <w:b/>
          <w:sz w:val="24"/>
          <w:szCs w:val="24"/>
          <w:lang w:eastAsia="tr-TR"/>
        </w:rPr>
        <w:t>24. Aşağıdakilerden hangisi sosyal ihtiyaçlarımız arasında yer almaz?</w:t>
      </w:r>
    </w:p>
    <w:p w:rsidR="00425207" w:rsidRPr="00274FA6" w:rsidRDefault="00425207" w:rsidP="00274FA6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 w:rsidRPr="00274FA6">
        <w:rPr>
          <w:rFonts w:ascii="Times New Roman" w:hAnsi="Times New Roman"/>
          <w:b/>
          <w:sz w:val="24"/>
          <w:szCs w:val="24"/>
          <w:lang w:eastAsia="tr-TR"/>
        </w:rPr>
        <w:t>A) gezmek</w:t>
      </w:r>
      <w:r w:rsidRPr="00274FA6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274FA6">
        <w:rPr>
          <w:rFonts w:ascii="Times New Roman" w:hAnsi="Times New Roman"/>
          <w:b/>
          <w:sz w:val="24"/>
          <w:szCs w:val="24"/>
          <w:lang w:eastAsia="tr-TR"/>
        </w:rPr>
        <w:tab/>
        <w:t>B) sinemaya gitmek</w:t>
      </w:r>
      <w:r w:rsidRPr="00274FA6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274FA6">
        <w:rPr>
          <w:rFonts w:ascii="Times New Roman" w:hAnsi="Times New Roman"/>
          <w:b/>
          <w:sz w:val="24"/>
          <w:szCs w:val="24"/>
          <w:lang w:eastAsia="tr-TR"/>
        </w:rPr>
        <w:tab/>
        <w:t>C) eğlenmek</w:t>
      </w:r>
      <w:r w:rsidRPr="00274FA6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274FA6">
        <w:rPr>
          <w:rFonts w:ascii="Times New Roman" w:hAnsi="Times New Roman"/>
          <w:b/>
          <w:sz w:val="24"/>
          <w:szCs w:val="24"/>
          <w:lang w:eastAsia="tr-TR"/>
        </w:rPr>
        <w:tab/>
        <w:t>D) giyinmek</w:t>
      </w:r>
    </w:p>
    <w:p w:rsidR="00425207" w:rsidRDefault="00425207" w:rsidP="00274FA6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</w:p>
    <w:p w:rsidR="00425207" w:rsidRPr="00274FA6" w:rsidRDefault="00425207" w:rsidP="00274FA6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 w:rsidRPr="00274FA6">
        <w:rPr>
          <w:rFonts w:ascii="Times New Roman" w:hAnsi="Times New Roman"/>
          <w:b/>
          <w:sz w:val="24"/>
          <w:szCs w:val="24"/>
          <w:lang w:eastAsia="tr-TR"/>
        </w:rPr>
        <w:t>25.  Kişisel dileklerimiz ve arzularımızı aşağıdaki sözcüklerden hangisi doğru olarak ifade eder?</w:t>
      </w:r>
    </w:p>
    <w:p w:rsidR="00425207" w:rsidRPr="00274FA6" w:rsidRDefault="00425207" w:rsidP="00392073">
      <w:pPr>
        <w:spacing w:after="0" w:line="240" w:lineRule="auto"/>
        <w:rPr>
          <w:b/>
        </w:rPr>
      </w:pPr>
      <w:r w:rsidRPr="00274FA6">
        <w:rPr>
          <w:rFonts w:ascii="Times New Roman" w:hAnsi="Times New Roman"/>
          <w:b/>
          <w:sz w:val="24"/>
          <w:szCs w:val="24"/>
          <w:lang w:eastAsia="tr-TR"/>
        </w:rPr>
        <w:t>A) ihtiyaç</w:t>
      </w:r>
      <w:r w:rsidRPr="00274FA6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274FA6">
        <w:rPr>
          <w:rFonts w:ascii="Times New Roman" w:hAnsi="Times New Roman"/>
          <w:b/>
          <w:sz w:val="24"/>
          <w:szCs w:val="24"/>
          <w:lang w:eastAsia="tr-TR"/>
        </w:rPr>
        <w:tab/>
        <w:t>B) istek</w:t>
      </w:r>
      <w:r w:rsidRPr="00274FA6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274FA6">
        <w:rPr>
          <w:rFonts w:ascii="Times New Roman" w:hAnsi="Times New Roman"/>
          <w:b/>
          <w:sz w:val="24"/>
          <w:szCs w:val="24"/>
          <w:lang w:eastAsia="tr-TR"/>
        </w:rPr>
        <w:tab/>
        <w:t>C) gereksinim</w:t>
      </w:r>
      <w:r w:rsidRPr="00274FA6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274FA6">
        <w:rPr>
          <w:rFonts w:ascii="Times New Roman" w:hAnsi="Times New Roman"/>
          <w:b/>
          <w:sz w:val="24"/>
          <w:szCs w:val="24"/>
          <w:lang w:eastAsia="tr-TR"/>
        </w:rPr>
        <w:tab/>
        <w:t>D) gider</w:t>
      </w:r>
    </w:p>
    <w:p w:rsidR="00425207" w:rsidRDefault="00425207" w:rsidP="00DE60ED">
      <w:pPr>
        <w:rPr>
          <w:rFonts w:cs="Calibri"/>
          <w:b/>
        </w:rPr>
      </w:pPr>
      <w:hyperlink r:id="rId7" w:history="1">
        <w:r>
          <w:rPr>
            <w:rStyle w:val="Hyperlink"/>
            <w:rFonts w:cs="Calibri"/>
            <w:b/>
          </w:rPr>
          <w:t>www.sorubak.com</w:t>
        </w:r>
      </w:hyperlink>
      <w:r>
        <w:rPr>
          <w:rFonts w:cs="Calibri"/>
          <w:b/>
        </w:rPr>
        <w:t xml:space="preserve"> </w:t>
      </w:r>
    </w:p>
    <w:p w:rsidR="00425207" w:rsidRDefault="00425207">
      <w:pPr>
        <w:rPr>
          <w:b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" o:spid="_x0000_s1026" type="#_x0000_t96" style="position:absolute;margin-left:310.5pt;margin-top:18.15pt;width:39.55pt;height:26.1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" fillcolor="#4f81bd" strokecolor="#243f60" strokeweight="2pt"/>
        </w:pict>
      </w:r>
      <w:r>
        <w:rPr>
          <w:noProof/>
          <w:lang w:eastAsia="tr-TR"/>
        </w:rPr>
        <w:pict>
          <v:shape id="Gülen Yüz 3" o:spid="_x0000_s1027" type="#_x0000_t96" style="position:absolute;margin-left:376.3pt;margin-top:18.25pt;width:39.55pt;height:26.1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" fillcolor="#4f81bd" strokecolor="#385d8a" strokeweight="2pt"/>
        </w:pict>
      </w:r>
    </w:p>
    <w:p w:rsidR="00425207" w:rsidRPr="00594B55" w:rsidRDefault="00425207">
      <w:pPr>
        <w:rPr>
          <w:b/>
          <w:color w:val="4F81BD"/>
        </w:rPr>
      </w:pPr>
      <w:r w:rsidRPr="00594B55">
        <w:rPr>
          <w:b/>
          <w:color w:val="4F81BD"/>
        </w:rPr>
        <w:t xml:space="preserve">Başarılar </w:t>
      </w:r>
      <w:r>
        <w:rPr>
          <w:b/>
          <w:color w:val="4F81BD"/>
        </w:rPr>
        <w:t xml:space="preserve">….      </w:t>
      </w:r>
      <w:r w:rsidRPr="00594B55">
        <w:rPr>
          <w:b/>
          <w:color w:val="4F81BD"/>
        </w:rPr>
        <w:t xml:space="preserve">  Ziya FIRINCIOĞULLARI  / 4 A Sınıf Öğretmeni</w:t>
      </w:r>
    </w:p>
    <w:sectPr w:rsidR="00425207" w:rsidRPr="00594B55" w:rsidSect="00392073">
      <w:headerReference w:type="default" r:id="rId8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207" w:rsidRDefault="00425207" w:rsidP="00594B55">
      <w:pPr>
        <w:spacing w:after="0" w:line="240" w:lineRule="auto"/>
      </w:pPr>
      <w:r>
        <w:separator/>
      </w:r>
    </w:p>
  </w:endnote>
  <w:endnote w:type="continuationSeparator" w:id="0">
    <w:p w:rsidR="00425207" w:rsidRDefault="00425207" w:rsidP="00594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207" w:rsidRDefault="00425207" w:rsidP="00594B55">
      <w:pPr>
        <w:spacing w:after="0" w:line="240" w:lineRule="auto"/>
      </w:pPr>
      <w:r>
        <w:separator/>
      </w:r>
    </w:p>
  </w:footnote>
  <w:footnote w:type="continuationSeparator" w:id="0">
    <w:p w:rsidR="00425207" w:rsidRDefault="00425207" w:rsidP="00594B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207" w:rsidRPr="00594B55" w:rsidRDefault="00425207">
    <w:pPr>
      <w:pStyle w:val="Header"/>
      <w:rPr>
        <w:b/>
        <w:color w:val="7030A0"/>
      </w:rPr>
    </w:pPr>
    <w:r w:rsidRPr="00594B55">
      <w:rPr>
        <w:b/>
        <w:color w:val="7030A0"/>
      </w:rPr>
      <w:t>2014 – 2015  AKDENİZ</w:t>
    </w:r>
    <w:r>
      <w:rPr>
        <w:b/>
        <w:color w:val="7030A0"/>
      </w:rPr>
      <w:t xml:space="preserve"> İLKOKULU 4 / A </w:t>
    </w:r>
    <w:r w:rsidRPr="00594B55">
      <w:rPr>
        <w:b/>
        <w:color w:val="7030A0"/>
      </w:rPr>
      <w:t>SINIF</w:t>
    </w:r>
    <w:r>
      <w:rPr>
        <w:b/>
        <w:color w:val="7030A0"/>
      </w:rPr>
      <w:t xml:space="preserve">I </w:t>
    </w:r>
    <w:r w:rsidRPr="00594B55">
      <w:rPr>
        <w:b/>
        <w:color w:val="7030A0"/>
      </w:rPr>
      <w:t xml:space="preserve"> SOSYAL BİLGİLER 1. DÖNEM  2. YAZILISI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2138A"/>
    <w:multiLevelType w:val="hybridMultilevel"/>
    <w:tmpl w:val="4A82D1A2"/>
    <w:lvl w:ilvl="0" w:tplc="D8ACCEC0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671A4C"/>
    <w:multiLevelType w:val="hybridMultilevel"/>
    <w:tmpl w:val="87764E7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6FB732D"/>
    <w:multiLevelType w:val="hybridMultilevel"/>
    <w:tmpl w:val="84124A6E"/>
    <w:lvl w:ilvl="0" w:tplc="EE0AA884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A5F5E13"/>
    <w:multiLevelType w:val="hybridMultilevel"/>
    <w:tmpl w:val="396EA54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0C87"/>
    <w:rsid w:val="00014BD0"/>
    <w:rsid w:val="00026072"/>
    <w:rsid w:val="00105251"/>
    <w:rsid w:val="0023149A"/>
    <w:rsid w:val="00274FA6"/>
    <w:rsid w:val="00392073"/>
    <w:rsid w:val="00425207"/>
    <w:rsid w:val="004C3B46"/>
    <w:rsid w:val="0051144C"/>
    <w:rsid w:val="0058153D"/>
    <w:rsid w:val="00582F52"/>
    <w:rsid w:val="00594B55"/>
    <w:rsid w:val="00614E03"/>
    <w:rsid w:val="007C3295"/>
    <w:rsid w:val="007F3A07"/>
    <w:rsid w:val="008662C0"/>
    <w:rsid w:val="00895272"/>
    <w:rsid w:val="00940605"/>
    <w:rsid w:val="00974FCE"/>
    <w:rsid w:val="00A44203"/>
    <w:rsid w:val="00A95962"/>
    <w:rsid w:val="00B80C87"/>
    <w:rsid w:val="00B9422F"/>
    <w:rsid w:val="00BE2A04"/>
    <w:rsid w:val="00C17513"/>
    <w:rsid w:val="00C73963"/>
    <w:rsid w:val="00DE60ED"/>
    <w:rsid w:val="00F6346E"/>
    <w:rsid w:val="00FD1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E0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80C8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2607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594B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94B5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4B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94B55"/>
    <w:rPr>
      <w:rFonts w:cs="Times New Roman"/>
    </w:rPr>
  </w:style>
  <w:style w:type="character" w:styleId="Hyperlink">
    <w:name w:val="Hyperlink"/>
    <w:basedOn w:val="DefaultParagraphFont"/>
    <w:uiPriority w:val="99"/>
    <w:rsid w:val="00DE60E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578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158</TotalTime>
  <Pages>5</Pages>
  <Words>1232</Words>
  <Characters>7027</Characters>
  <Application>Microsoft Office Outlook</Application>
  <DocSecurity>0</DocSecurity>
  <Lines>0</Lines>
  <Paragraphs>0</Paragraphs>
  <ScaleCrop>false</ScaleCrop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DNY</dc:creator>
  <cp:keywords/>
  <dc:description/>
  <cp:lastModifiedBy>edanur</cp:lastModifiedBy>
  <cp:revision>15</cp:revision>
  <dcterms:created xsi:type="dcterms:W3CDTF">2015-01-01T18:08:00Z</dcterms:created>
  <dcterms:modified xsi:type="dcterms:W3CDTF">2015-01-05T15:42:00Z</dcterms:modified>
</cp:coreProperties>
</file>